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EFB" w:rsidRDefault="00D47EFB" w:rsidP="00D47EFB">
      <w:pPr>
        <w:pStyle w:val="NoSpacing"/>
      </w:pPr>
      <w:r>
        <w:rPr>
          <w:u w:val="single"/>
        </w:rPr>
        <w:t>John BASSYNGBURN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47EFB" w:rsidRDefault="00D47EFB" w:rsidP="00D47EFB">
      <w:pPr>
        <w:pStyle w:val="NoSpacing"/>
      </w:pPr>
    </w:p>
    <w:p w:rsidR="00D47EFB" w:rsidRDefault="00D47EFB" w:rsidP="00D47EFB">
      <w:pPr>
        <w:pStyle w:val="NoSpacing"/>
      </w:pPr>
    </w:p>
    <w:p w:rsidR="00D47EFB" w:rsidRDefault="00D47EFB" w:rsidP="00D47EFB">
      <w:pPr>
        <w:pStyle w:val="NoSpacing"/>
      </w:pPr>
      <w:r>
        <w:t>23 Jun.1423</w:t>
      </w:r>
      <w:r>
        <w:tab/>
        <w:t xml:space="preserve">He was one of those to whom Sir John </w:t>
      </w:r>
      <w:proofErr w:type="spellStart"/>
      <w:r>
        <w:t>Mortemer</w:t>
      </w:r>
      <w:proofErr w:type="spellEnd"/>
      <w:r>
        <w:t>(q.v.) granted all his lands,</w:t>
      </w:r>
    </w:p>
    <w:p w:rsidR="00D47EFB" w:rsidRDefault="00D47EFB" w:rsidP="00D47EFB">
      <w:pPr>
        <w:pStyle w:val="NoSpacing"/>
        <w:ind w:left="1440"/>
      </w:pPr>
      <w:r>
        <w:t>tenements, rents and other services in Bishop’s Hatfield and elsewhere in Hertfordshire.</w:t>
      </w:r>
    </w:p>
    <w:p w:rsidR="00D47EFB" w:rsidRDefault="00D47EFB" w:rsidP="00D47EFB">
      <w:pPr>
        <w:pStyle w:val="NoSpacing"/>
        <w:ind w:left="1440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22-255)</w:t>
      </w:r>
    </w:p>
    <w:p w:rsidR="00D47EFB" w:rsidRDefault="00D47EFB" w:rsidP="00D47EFB">
      <w:pPr>
        <w:pStyle w:val="NoSpacing"/>
      </w:pPr>
    </w:p>
    <w:p w:rsidR="00D47EFB" w:rsidRDefault="00D47EFB" w:rsidP="00D47EFB">
      <w:pPr>
        <w:pStyle w:val="NoSpacing"/>
      </w:pPr>
    </w:p>
    <w:p w:rsidR="00D47EFB" w:rsidRPr="00E71FC3" w:rsidRDefault="00D47EFB" w:rsidP="00D47EFB">
      <w:pPr>
        <w:pStyle w:val="NoSpacing"/>
      </w:pPr>
      <w:r>
        <w:t>10 October 2017</w:t>
      </w:r>
    </w:p>
    <w:p w:rsidR="006B2F86" w:rsidRPr="00D47EFB" w:rsidRDefault="00D47EFB" w:rsidP="00E71FC3">
      <w:pPr>
        <w:pStyle w:val="NoSpacing"/>
      </w:pPr>
      <w:bookmarkStart w:id="0" w:name="_GoBack"/>
      <w:bookmarkEnd w:id="0"/>
    </w:p>
    <w:sectPr w:rsidR="006B2F86" w:rsidRPr="00D47E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EFB" w:rsidRDefault="00D47EFB" w:rsidP="00E71FC3">
      <w:pPr>
        <w:spacing w:after="0" w:line="240" w:lineRule="auto"/>
      </w:pPr>
      <w:r>
        <w:separator/>
      </w:r>
    </w:p>
  </w:endnote>
  <w:endnote w:type="continuationSeparator" w:id="0">
    <w:p w:rsidR="00D47EFB" w:rsidRDefault="00D47E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EFB" w:rsidRDefault="00D47EFB" w:rsidP="00E71FC3">
      <w:pPr>
        <w:spacing w:after="0" w:line="240" w:lineRule="auto"/>
      </w:pPr>
      <w:r>
        <w:separator/>
      </w:r>
    </w:p>
  </w:footnote>
  <w:footnote w:type="continuationSeparator" w:id="0">
    <w:p w:rsidR="00D47EFB" w:rsidRDefault="00D47E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EFB"/>
    <w:rsid w:val="001A7C09"/>
    <w:rsid w:val="00577BD5"/>
    <w:rsid w:val="00656CBA"/>
    <w:rsid w:val="006A1F77"/>
    <w:rsid w:val="00733BE7"/>
    <w:rsid w:val="00AB52E8"/>
    <w:rsid w:val="00B16D3F"/>
    <w:rsid w:val="00BB41AC"/>
    <w:rsid w:val="00D47E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CD0CE"/>
  <w15:chartTrackingRefBased/>
  <w15:docId w15:val="{12F34DA6-9666-460A-BAB3-F04F7DB0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2017-10-10T20:44:00Z</dcterms:created>
  <dcterms:modified xsi:type="dcterms:W3CDTF">2017-10-10T20:44:00Z</dcterms:modified>
</cp:coreProperties>
</file>